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E86C8" w14:textId="2F5DBDFC" w:rsidR="00191E2F" w:rsidRPr="002C3BDD" w:rsidRDefault="00191E2F" w:rsidP="00191E2F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Številka: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430</w:t>
      </w:r>
      <w:r>
        <w:rPr>
          <w:rFonts w:cs="Arial"/>
          <w:sz w:val="20"/>
          <w:szCs w:val="20"/>
        </w:rPr>
        <w:t>1-00</w:t>
      </w:r>
      <w:r w:rsidR="005B0526">
        <w:rPr>
          <w:rFonts w:cs="Arial"/>
          <w:sz w:val="20"/>
          <w:szCs w:val="20"/>
        </w:rPr>
        <w:t>23</w:t>
      </w:r>
      <w:r w:rsidRPr="002C3BDD">
        <w:rPr>
          <w:rFonts w:cs="Arial"/>
          <w:sz w:val="20"/>
          <w:szCs w:val="20"/>
        </w:rPr>
        <w:t>/202</w:t>
      </w:r>
      <w:r w:rsidR="005B0526">
        <w:rPr>
          <w:rFonts w:cs="Arial"/>
          <w:sz w:val="20"/>
          <w:szCs w:val="20"/>
        </w:rPr>
        <w:t>4</w:t>
      </w:r>
    </w:p>
    <w:p w14:paraId="55959EEA" w14:textId="25435A6B" w:rsidR="00191E2F" w:rsidRDefault="00191E2F" w:rsidP="00191E2F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JN BR: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202</w:t>
      </w:r>
      <w:r w:rsidR="005B0526">
        <w:rPr>
          <w:rFonts w:cs="Arial"/>
          <w:sz w:val="20"/>
          <w:szCs w:val="20"/>
        </w:rPr>
        <w:t>4</w:t>
      </w:r>
      <w:r>
        <w:rPr>
          <w:rFonts w:cs="Arial"/>
          <w:sz w:val="20"/>
          <w:szCs w:val="20"/>
        </w:rPr>
        <w:t>-</w:t>
      </w:r>
      <w:r w:rsidR="005B0526">
        <w:rPr>
          <w:rFonts w:cs="Arial"/>
          <w:sz w:val="20"/>
          <w:szCs w:val="20"/>
        </w:rPr>
        <w:t>149</w:t>
      </w:r>
      <w:bookmarkStart w:id="0" w:name="_GoBack"/>
      <w:bookmarkEnd w:id="0"/>
    </w:p>
    <w:p w14:paraId="25840312" w14:textId="77777777" w:rsidR="00191E2F" w:rsidRPr="002C3BDD" w:rsidRDefault="00191E2F" w:rsidP="00191E2F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02A21B0F" w14:textId="39816430" w:rsidR="006E7736" w:rsidRDefault="006E7736" w:rsidP="006E7736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6E7736">
        <w:tc>
          <w:tcPr>
            <w:tcW w:w="3878" w:type="dxa"/>
          </w:tcPr>
          <w:p w14:paraId="22BC23DA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6E7736">
        <w:tc>
          <w:tcPr>
            <w:tcW w:w="3878" w:type="dxa"/>
          </w:tcPr>
          <w:p w14:paraId="1E06EC7F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388ECD2A" w:rsidR="00041093" w:rsidRPr="007838D2" w:rsidRDefault="00041093" w:rsidP="006E7736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</w:t>
            </w:r>
            <w:r w:rsidR="00A4779F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6E7736">
        <w:tc>
          <w:tcPr>
            <w:tcW w:w="3878" w:type="dxa"/>
          </w:tcPr>
          <w:p w14:paraId="0F0ACC27" w14:textId="77777777" w:rsidR="00041093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6E7736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6E7736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6E7736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6E7736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6E7736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6E7736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6E7736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6E7736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6E7736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6E7736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3F1884" w:rsidRDefault="002B01A7" w:rsidP="003F1884">
      <w:pPr>
        <w:rPr>
          <w:rFonts w:cs="Arial"/>
        </w:rPr>
      </w:pPr>
      <w:r w:rsidRPr="003F1884">
        <w:rPr>
          <w:rFonts w:cs="Arial"/>
        </w:rPr>
        <w:t>Korespondenca s ponudnikom za dodatna pojasnila, dopolnitve ponudbe, ipd., bo potekala preko sistema e-JN</w:t>
      </w:r>
      <w:r w:rsidR="00E444B9" w:rsidRPr="003F1884">
        <w:rPr>
          <w:rFonts w:cs="Arial"/>
        </w:rPr>
        <w:t>. V primeru nedelovanja sistema e-JN</w:t>
      </w:r>
      <w:r w:rsidRPr="003F1884">
        <w:rPr>
          <w:rFonts w:cs="Arial"/>
        </w:rPr>
        <w:t xml:space="preserve"> </w:t>
      </w:r>
      <w:r w:rsidR="00E444B9" w:rsidRPr="003F1884">
        <w:rPr>
          <w:rFonts w:cs="Arial"/>
        </w:rPr>
        <w:t xml:space="preserve">pa lahko tudi </w:t>
      </w:r>
      <w:r w:rsidRPr="003F1884">
        <w:rPr>
          <w:rFonts w:cs="Arial"/>
        </w:rPr>
        <w:t>po elektronski pošti, na elektronski naslov ponudnika, naveden v sistemu e-JN.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D6243" w14:textId="77777777" w:rsidR="006E7736" w:rsidRDefault="006E7736">
      <w:r>
        <w:separator/>
      </w:r>
    </w:p>
  </w:endnote>
  <w:endnote w:type="continuationSeparator" w:id="0">
    <w:p w14:paraId="31E2210E" w14:textId="77777777" w:rsidR="006E7736" w:rsidRDefault="006E7736">
      <w:r>
        <w:continuationSeparator/>
      </w:r>
    </w:p>
  </w:endnote>
  <w:endnote w:type="continuationNotice" w:id="1">
    <w:p w14:paraId="3777E649" w14:textId="77777777" w:rsidR="001A63A0" w:rsidRDefault="001A63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5EF124C6" w:rsidR="006E7736" w:rsidRPr="00001218" w:rsidRDefault="006E773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A4779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A4779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6E773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6E7736" w:rsidRPr="005A785E" w:rsidRDefault="006E7736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47AF2BCB" w:rsidR="006E7736" w:rsidRPr="00A1445A" w:rsidRDefault="006E773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779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4779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6E7736" w:rsidRPr="00FC6CF0" w:rsidRDefault="006E773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A2ED3" w14:textId="77777777" w:rsidR="006E7736" w:rsidRDefault="006E7736">
      <w:r>
        <w:separator/>
      </w:r>
    </w:p>
  </w:footnote>
  <w:footnote w:type="continuationSeparator" w:id="0">
    <w:p w14:paraId="522A5A22" w14:textId="77777777" w:rsidR="006E7736" w:rsidRDefault="006E7736">
      <w:r>
        <w:continuationSeparator/>
      </w:r>
    </w:p>
  </w:footnote>
  <w:footnote w:type="continuationNotice" w:id="1">
    <w:p w14:paraId="144C4561" w14:textId="77777777" w:rsidR="001A63A0" w:rsidRDefault="001A63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6E773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6E7736" w:rsidRPr="00A04B00" w:rsidRDefault="006E7736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6E7736" w:rsidRPr="00A04B00" w:rsidRDefault="006E7736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6E7736" w:rsidRPr="00A04B00" w:rsidRDefault="006E7736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6E7736" w:rsidRPr="00C0552D" w:rsidRDefault="006E773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6C5284D9" w14:textId="77777777" w:rsidR="006E7736" w:rsidRPr="00C0552D" w:rsidRDefault="006E773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6E7736" w:rsidRPr="00A1445A" w:rsidRDefault="006E7736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6E7736" w:rsidRDefault="006E773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6E7736" w:rsidRPr="00A1445A" w:rsidRDefault="006E773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6E7736" w:rsidRDefault="006E7736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6E7736" w:rsidRPr="00A1445A" w:rsidRDefault="006E7736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6E7736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5E4EE306" w:rsidR="006E7736" w:rsidRPr="00BF26B9" w:rsidRDefault="006E7736" w:rsidP="00C77CA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6E7736" w:rsidRPr="00BF26B9" w:rsidRDefault="006E7736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6E7736" w:rsidRPr="00BF26B9" w:rsidRDefault="006E7736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>OBR – 2.05</w:t>
          </w:r>
        </w:p>
      </w:tc>
    </w:tr>
  </w:tbl>
  <w:p w14:paraId="32642A3E" w14:textId="77777777" w:rsidR="006E7736" w:rsidRPr="00FC6CF0" w:rsidRDefault="006E773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6E7736" w:rsidRPr="00FC6CF0" w:rsidRDefault="006E773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86458"/>
    <w:rsid w:val="00096243"/>
    <w:rsid w:val="00096765"/>
    <w:rsid w:val="00096BE4"/>
    <w:rsid w:val="00096E9C"/>
    <w:rsid w:val="000A5600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416ED"/>
    <w:rsid w:val="00166414"/>
    <w:rsid w:val="0017296F"/>
    <w:rsid w:val="00174BFE"/>
    <w:rsid w:val="00183318"/>
    <w:rsid w:val="00191E2F"/>
    <w:rsid w:val="001A192F"/>
    <w:rsid w:val="001A63A0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166C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1884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4C47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0526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5259D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E7736"/>
    <w:rsid w:val="006F44F5"/>
    <w:rsid w:val="006F758E"/>
    <w:rsid w:val="007033C0"/>
    <w:rsid w:val="007055A3"/>
    <w:rsid w:val="00727A84"/>
    <w:rsid w:val="00731771"/>
    <w:rsid w:val="00732153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4779F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3345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444B9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E5B7C6A-D82E-4191-974A-CDD68D64B3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F6277D-2A7A-4DDE-8F81-C8C65705137F}">
  <ds:schemaRefs>
    <ds:schemaRef ds:uri="http://purl.org/dc/elements/1.1/"/>
    <ds:schemaRef ds:uri="6a4cc071-bd85-44c5-acc7-68a9b922d49c"/>
    <ds:schemaRef ds:uri="http://purl.org/dc/terms/"/>
    <ds:schemaRef ds:uri="http://schemas.microsoft.com/office/2006/metadata/properties"/>
    <ds:schemaRef ds:uri="http://schemas.microsoft.com/office/2006/documentManagement/types"/>
    <ds:schemaRef ds:uri="2d71791d-4b08-4651-a8aa-c7bfc8b3429a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64B3D9-CBE6-47BA-ABB4-8C8F8C128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179</TotalTime>
  <Pages>1</Pages>
  <Words>128</Words>
  <Characters>860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13</cp:revision>
  <cp:lastPrinted>2024-03-26T13:24:00Z</cp:lastPrinted>
  <dcterms:created xsi:type="dcterms:W3CDTF">2015-02-19T08:08:00Z</dcterms:created>
  <dcterms:modified xsi:type="dcterms:W3CDTF">2024-03-26T13:24:00Z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